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96171"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附件5</w:t>
      </w:r>
    </w:p>
    <w:p w14:paraId="7810004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instrText xml:space="preserve">ADDIN CNKISM.UserStyle</w:instrTex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XX学院专家答辩会记录</w:t>
      </w:r>
    </w:p>
    <w:p w14:paraId="18E8B1BD">
      <w:pPr>
        <w:rPr>
          <w:rFonts w:hint="eastAsia" w:ascii="方正仿宋_GBK" w:eastAsia="方正仿宋_GBK" w:hAnsiTheme="minorEastAsia" w:cstheme="minorEastAsia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sz w:val="32"/>
          <w:szCs w:val="32"/>
        </w:rPr>
        <w:t>一、会议基本信息</w:t>
      </w:r>
    </w:p>
    <w:p w14:paraId="31F76DD0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仿宋_GB2312" w:eastAsia="方正仿宋_GBK" w:cs="方正仿宋_GB2312"/>
          <w:sz w:val="32"/>
          <w:szCs w:val="32"/>
        </w:rPr>
        <w:t>时间：2025年xx月xx日</w:t>
      </w:r>
    </w:p>
    <w:p w14:paraId="7C3C8958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仿宋_GB2312" w:eastAsia="方正仿宋_GBK" w:cs="方正仿宋_GB2312"/>
          <w:sz w:val="32"/>
          <w:szCs w:val="32"/>
        </w:rPr>
        <w:t>地点：</w:t>
      </w:r>
    </w:p>
    <w:p w14:paraId="396DEB6E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仿宋_GB2312" w:eastAsia="方正仿宋_GBK" w:cs="方正仿宋_GB2312"/>
          <w:sz w:val="32"/>
          <w:szCs w:val="32"/>
        </w:rPr>
        <w:t xml:space="preserve">记录人： </w:t>
      </w:r>
    </w:p>
    <w:p w14:paraId="48EDBB8B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仿宋_GB2312" w:eastAsia="方正仿宋_GBK" w:cs="方正仿宋_GB2312"/>
          <w:sz w:val="32"/>
          <w:szCs w:val="32"/>
        </w:rPr>
        <w:t>参加答辩课题</w:t>
      </w:r>
    </w:p>
    <w:tbl>
      <w:tblPr>
        <w:tblStyle w:val="7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6"/>
        <w:gridCol w:w="1843"/>
        <w:gridCol w:w="5"/>
        <w:gridCol w:w="2546"/>
        <w:gridCol w:w="5"/>
        <w:gridCol w:w="1985"/>
      </w:tblGrid>
      <w:tr w14:paraId="41DD1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4" w:type="dxa"/>
            <w:gridSpan w:val="7"/>
            <w:vAlign w:val="center"/>
          </w:tcPr>
          <w:p w14:paraId="6340A281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金种子</w:t>
            </w:r>
          </w:p>
        </w:tc>
      </w:tr>
      <w:tr w14:paraId="1B043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2"/>
            <w:vAlign w:val="center"/>
          </w:tcPr>
          <w:p w14:paraId="5ACF1C45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年度</w:t>
            </w:r>
          </w:p>
        </w:tc>
        <w:tc>
          <w:tcPr>
            <w:tcW w:w="1843" w:type="dxa"/>
            <w:vAlign w:val="center"/>
          </w:tcPr>
          <w:p w14:paraId="567C685E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项目编号</w:t>
            </w:r>
          </w:p>
        </w:tc>
        <w:tc>
          <w:tcPr>
            <w:tcW w:w="2551" w:type="dxa"/>
            <w:gridSpan w:val="2"/>
            <w:vAlign w:val="center"/>
          </w:tcPr>
          <w:p w14:paraId="7DBCCE2A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课题名称</w:t>
            </w:r>
          </w:p>
        </w:tc>
        <w:tc>
          <w:tcPr>
            <w:tcW w:w="1990" w:type="dxa"/>
            <w:gridSpan w:val="2"/>
            <w:vAlign w:val="center"/>
          </w:tcPr>
          <w:p w14:paraId="4F3E104D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负责人</w:t>
            </w:r>
          </w:p>
        </w:tc>
      </w:tr>
      <w:tr w14:paraId="3678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64" w:type="dxa"/>
            <w:vAlign w:val="center"/>
          </w:tcPr>
          <w:p w14:paraId="0C63F74E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64" w:type="dxa"/>
            <w:gridSpan w:val="3"/>
            <w:vAlign w:val="center"/>
          </w:tcPr>
          <w:p w14:paraId="6FDE6B8B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E5925E5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3BECD11A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1D77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64" w:type="dxa"/>
            <w:vAlign w:val="center"/>
          </w:tcPr>
          <w:p w14:paraId="6B590DCB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64" w:type="dxa"/>
            <w:gridSpan w:val="3"/>
            <w:vAlign w:val="center"/>
          </w:tcPr>
          <w:p w14:paraId="1C516E67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BBEE7C7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0F4DE3AF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7FCC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64" w:type="dxa"/>
            <w:vAlign w:val="center"/>
          </w:tcPr>
          <w:p w14:paraId="21A2D4F0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64" w:type="dxa"/>
            <w:gridSpan w:val="3"/>
            <w:vAlign w:val="center"/>
          </w:tcPr>
          <w:p w14:paraId="5BBF1B77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5AD2A149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417C145B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7EFD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8364" w:type="dxa"/>
            <w:gridSpan w:val="7"/>
            <w:vAlign w:val="center"/>
          </w:tcPr>
          <w:p w14:paraId="507CB173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一般课题</w:t>
            </w:r>
          </w:p>
        </w:tc>
      </w:tr>
      <w:tr w14:paraId="2F009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2"/>
            <w:vAlign w:val="center"/>
          </w:tcPr>
          <w:p w14:paraId="63FC12F0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年度</w:t>
            </w:r>
          </w:p>
        </w:tc>
        <w:tc>
          <w:tcPr>
            <w:tcW w:w="1843" w:type="dxa"/>
            <w:vAlign w:val="center"/>
          </w:tcPr>
          <w:p w14:paraId="586F6C69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项目编号</w:t>
            </w:r>
          </w:p>
        </w:tc>
        <w:tc>
          <w:tcPr>
            <w:tcW w:w="2551" w:type="dxa"/>
            <w:gridSpan w:val="2"/>
            <w:vAlign w:val="center"/>
          </w:tcPr>
          <w:p w14:paraId="459ECF36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课题名称</w:t>
            </w:r>
          </w:p>
        </w:tc>
        <w:tc>
          <w:tcPr>
            <w:tcW w:w="1990" w:type="dxa"/>
            <w:gridSpan w:val="2"/>
            <w:vAlign w:val="center"/>
          </w:tcPr>
          <w:p w14:paraId="78802700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负责人</w:t>
            </w:r>
          </w:p>
        </w:tc>
      </w:tr>
      <w:tr w14:paraId="6967E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980" w:type="dxa"/>
            <w:gridSpan w:val="2"/>
            <w:vAlign w:val="center"/>
          </w:tcPr>
          <w:p w14:paraId="45BB00C8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219BFC4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0DE8424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13802CED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2D83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980" w:type="dxa"/>
            <w:gridSpan w:val="2"/>
            <w:vAlign w:val="center"/>
          </w:tcPr>
          <w:p w14:paraId="2CDB31C8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7D959B43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D19B62F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377D6A0A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0A11F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980" w:type="dxa"/>
            <w:gridSpan w:val="2"/>
            <w:vAlign w:val="center"/>
          </w:tcPr>
          <w:p w14:paraId="07B38682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4BF79887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358F634F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0CA3D5CD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</w:tbl>
    <w:p w14:paraId="534DC1F8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bookmarkStart w:id="1" w:name="_GoBack"/>
      <w:bookmarkEnd w:id="1"/>
      <w:r>
        <w:rPr>
          <w:rFonts w:hint="eastAsia" w:ascii="方正仿宋_GBK" w:hAnsi="方正黑体_GBK" w:eastAsia="方正仿宋_GBK" w:cs="方正黑体_GBK"/>
          <w:sz w:val="32"/>
          <w:szCs w:val="32"/>
        </w:rPr>
        <w:t>二、答辩记录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734C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vAlign w:val="center"/>
          </w:tcPr>
          <w:p w14:paraId="69172008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金种子</w:t>
            </w:r>
          </w:p>
        </w:tc>
      </w:tr>
      <w:tr w14:paraId="26C4D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vAlign w:val="center"/>
          </w:tcPr>
          <w:p w14:paraId="7E51E4D6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1.课题名称：</w:t>
            </w:r>
          </w:p>
        </w:tc>
      </w:tr>
      <w:tr w14:paraId="7BE2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  <w:jc w:val="center"/>
        </w:trPr>
        <w:tc>
          <w:tcPr>
            <w:tcW w:w="8522" w:type="dxa"/>
            <w:vAlign w:val="center"/>
          </w:tcPr>
          <w:p w14:paraId="684C4264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专家问题及意见</w:t>
            </w:r>
          </w:p>
          <w:p w14:paraId="509BD363">
            <w:pP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XX老师</w:t>
            </w:r>
          </w:p>
          <w:p w14:paraId="05096DBC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55C386EF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491C5D29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602EBBAB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</w:tc>
      </w:tr>
      <w:tr w14:paraId="20179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22" w:type="dxa"/>
            <w:vAlign w:val="center"/>
          </w:tcPr>
          <w:p w14:paraId="3B009316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bookmarkStart w:id="0" w:name="OLE_LINK1" w:colFirst="0" w:colLast="0"/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2.课题名称：</w:t>
            </w:r>
          </w:p>
        </w:tc>
      </w:tr>
      <w:tr w14:paraId="30815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22" w:type="dxa"/>
            <w:vAlign w:val="center"/>
          </w:tcPr>
          <w:p w14:paraId="433A90C6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专家问题及意见</w:t>
            </w:r>
          </w:p>
          <w:p w14:paraId="38D0DA1E">
            <w:pP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XX老师</w:t>
            </w:r>
          </w:p>
          <w:p w14:paraId="3F4C70BD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728DD335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45EC7C35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1C65E315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0BC570B4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bookmarkEnd w:id="0"/>
      <w:tr w14:paraId="1C8A2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vAlign w:val="center"/>
          </w:tcPr>
          <w:p w14:paraId="6CAF4F82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一般课题</w:t>
            </w:r>
          </w:p>
        </w:tc>
      </w:tr>
      <w:tr w14:paraId="7CFB8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22" w:type="dxa"/>
            <w:vAlign w:val="center"/>
          </w:tcPr>
          <w:p w14:paraId="7BD38753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1.课题名称：</w:t>
            </w:r>
          </w:p>
        </w:tc>
      </w:tr>
      <w:tr w14:paraId="5A24F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8522" w:type="dxa"/>
            <w:vAlign w:val="center"/>
          </w:tcPr>
          <w:p w14:paraId="57BDB81C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专家问题及意见</w:t>
            </w:r>
          </w:p>
          <w:p w14:paraId="244CFA31">
            <w:pP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XX老师</w:t>
            </w:r>
          </w:p>
          <w:p w14:paraId="3826F27B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493139DE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0085C3AF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26B0AF5F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63449C16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0F775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522" w:type="dxa"/>
            <w:vAlign w:val="center"/>
          </w:tcPr>
          <w:p w14:paraId="56F4FC13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2.课题名称：</w:t>
            </w:r>
          </w:p>
        </w:tc>
      </w:tr>
      <w:tr w14:paraId="2963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8522" w:type="dxa"/>
            <w:vAlign w:val="center"/>
          </w:tcPr>
          <w:p w14:paraId="6FF62AEE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专家问题及意见</w:t>
            </w:r>
          </w:p>
          <w:p w14:paraId="51D9DE20">
            <w:pP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XX老师</w:t>
            </w:r>
          </w:p>
          <w:p w14:paraId="2E2B6098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5125816F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26E34D7A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7920061A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5C9709E8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</w:tbl>
    <w:p w14:paraId="790FA24B">
      <w:pPr>
        <w:rPr>
          <w:rFonts w:hint="eastAsia" w:ascii="方正仿宋_GBK" w:eastAsia="方正仿宋_GBK" w:hAnsiTheme="minorEastAsia" w:cs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2312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lNjAxNjhkNzY1NDIzYmVkOTQxZGM2YWZiZjU1OWQifQ=="/>
  </w:docVars>
  <w:rsids>
    <w:rsidRoot w:val="6DF52DA7"/>
    <w:rsid w:val="0003108C"/>
    <w:rsid w:val="000571E9"/>
    <w:rsid w:val="00277E1D"/>
    <w:rsid w:val="002D707C"/>
    <w:rsid w:val="00352076"/>
    <w:rsid w:val="003F7DC4"/>
    <w:rsid w:val="004D0E4C"/>
    <w:rsid w:val="005E7EE6"/>
    <w:rsid w:val="00625D79"/>
    <w:rsid w:val="008559E5"/>
    <w:rsid w:val="00931552"/>
    <w:rsid w:val="00947DD1"/>
    <w:rsid w:val="00B947FB"/>
    <w:rsid w:val="00BA5BA6"/>
    <w:rsid w:val="00BC23C0"/>
    <w:rsid w:val="00C053D2"/>
    <w:rsid w:val="00C46358"/>
    <w:rsid w:val="00C61260"/>
    <w:rsid w:val="00CF3209"/>
    <w:rsid w:val="00D17DF1"/>
    <w:rsid w:val="00D918E9"/>
    <w:rsid w:val="00E5089F"/>
    <w:rsid w:val="00EF3DD4"/>
    <w:rsid w:val="00F31F24"/>
    <w:rsid w:val="05422C6C"/>
    <w:rsid w:val="08D4709B"/>
    <w:rsid w:val="187E50B7"/>
    <w:rsid w:val="22FB0440"/>
    <w:rsid w:val="34D90A2C"/>
    <w:rsid w:val="37572209"/>
    <w:rsid w:val="37DC6EE3"/>
    <w:rsid w:val="396A6D1C"/>
    <w:rsid w:val="3A2F6768"/>
    <w:rsid w:val="530A3EEB"/>
    <w:rsid w:val="56C01582"/>
    <w:rsid w:val="60B73DF5"/>
    <w:rsid w:val="6D535020"/>
    <w:rsid w:val="6DF52DA7"/>
    <w:rsid w:val="7D40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s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201</Words>
  <Characters>215</Characters>
  <Lines>2</Lines>
  <Paragraphs>1</Paragraphs>
  <TotalTime>4</TotalTime>
  <ScaleCrop>false</ScaleCrop>
  <LinksUpToDate>false</LinksUpToDate>
  <CharactersWithSpaces>216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2020-10-24T15:44:00Z</dcterms:created>
  <dc:creator>Eighteen.</dc:creator>
  <cp:lastModifiedBy>攒钱买樱茶</cp:lastModifiedBy>
  <dcterms:modified xsi:type="dcterms:W3CDTF">2025-03-09T12:44:44Z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64BBB6E3C10D49228DE3DFD291E73C6A</vt:lpwstr>
  </property>
  <property fmtid="{D5CDD505-2E9C-101B-9397-08002B2CF9AE}" pid="4" name="KSOTemplateDocerSaveRecord">
    <vt:lpwstr>eyJoZGlkIjoiN2FkOTg5MjQwZDMzNTQ5YjJiYTU1NmFkOWM4NTNiM2YiLCJ1c2VySWQiOiI3MDUwMjc3MTUifQ==</vt:lpwstr>
  </property>
</Properties>
</file>